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289" w:rsidRPr="00862DFA" w:rsidRDefault="00E44289">
      <w:pPr>
        <w:rPr>
          <w:b/>
          <w:sz w:val="32"/>
          <w:szCs w:val="32"/>
        </w:rPr>
      </w:pPr>
      <w:r>
        <w:t xml:space="preserve">                        </w:t>
      </w:r>
      <w:r w:rsidRPr="00862DFA">
        <w:rPr>
          <w:b/>
          <w:sz w:val="32"/>
          <w:szCs w:val="32"/>
        </w:rPr>
        <w:t xml:space="preserve"> </w:t>
      </w:r>
      <w:r w:rsidRPr="00862DFA">
        <w:rPr>
          <w:rFonts w:hint="eastAsia"/>
          <w:b/>
          <w:sz w:val="32"/>
          <w:szCs w:val="32"/>
        </w:rPr>
        <w:t>生物多样性调查</w:t>
      </w:r>
      <w:r w:rsidRPr="00862DFA">
        <w:rPr>
          <w:b/>
          <w:sz w:val="32"/>
          <w:szCs w:val="32"/>
        </w:rPr>
        <w:t xml:space="preserve"> </w:t>
      </w:r>
    </w:p>
    <w:p w:rsidR="00E44289" w:rsidRPr="00862DFA" w:rsidRDefault="00E44289">
      <w:pPr>
        <w:rPr>
          <w:b/>
        </w:rPr>
      </w:pPr>
      <w:r w:rsidRPr="00862DFA">
        <w:rPr>
          <w:rFonts w:hint="eastAsia"/>
          <w:b/>
        </w:rPr>
        <w:t>学习方案</w:t>
      </w:r>
      <w:r w:rsidRPr="00862DFA">
        <w:rPr>
          <w:b/>
        </w:rPr>
        <w:t>:</w:t>
      </w:r>
    </w:p>
    <w:p w:rsidR="00E44289" w:rsidRPr="00862DFA" w:rsidRDefault="00E44289" w:rsidP="00862DFA">
      <w:pPr>
        <w:pStyle w:val="ListParagraph"/>
        <w:numPr>
          <w:ilvl w:val="0"/>
          <w:numId w:val="1"/>
        </w:numPr>
        <w:ind w:firstLineChars="0"/>
        <w:rPr>
          <w:b/>
        </w:rPr>
      </w:pPr>
      <w:r w:rsidRPr="00862DFA">
        <w:rPr>
          <w:rFonts w:hint="eastAsia"/>
          <w:b/>
        </w:rPr>
        <w:t>时间</w:t>
      </w:r>
      <w:r w:rsidRPr="00862DFA">
        <w:rPr>
          <w:b/>
        </w:rPr>
        <w:t xml:space="preserve"> -  7</w:t>
      </w:r>
      <w:r w:rsidRPr="00862DFA">
        <w:rPr>
          <w:rFonts w:hint="eastAsia"/>
          <w:b/>
        </w:rPr>
        <w:t>天</w:t>
      </w:r>
    </w:p>
    <w:p w:rsidR="00E44289" w:rsidRPr="00862DFA" w:rsidRDefault="00E44289" w:rsidP="00862DFA">
      <w:pPr>
        <w:pStyle w:val="ListParagraph"/>
        <w:numPr>
          <w:ilvl w:val="0"/>
          <w:numId w:val="1"/>
        </w:numPr>
        <w:ind w:firstLineChars="0"/>
        <w:rPr>
          <w:b/>
        </w:rPr>
      </w:pPr>
      <w:r w:rsidRPr="00862DFA">
        <w:rPr>
          <w:rFonts w:hint="eastAsia"/>
          <w:b/>
        </w:rPr>
        <w:t>学习方式</w:t>
      </w:r>
      <w:r w:rsidRPr="00862DFA">
        <w:rPr>
          <w:b/>
        </w:rPr>
        <w:t xml:space="preserve">: </w:t>
      </w:r>
      <w:r w:rsidRPr="00862DFA">
        <w:rPr>
          <w:rFonts w:hint="eastAsia"/>
          <w:b/>
        </w:rPr>
        <w:t>理论讲授</w:t>
      </w:r>
      <w:r w:rsidRPr="00862DFA">
        <w:rPr>
          <w:b/>
        </w:rPr>
        <w:t>\</w:t>
      </w:r>
      <w:r w:rsidRPr="00862DFA">
        <w:rPr>
          <w:rFonts w:hint="eastAsia"/>
          <w:b/>
        </w:rPr>
        <w:t>实验</w:t>
      </w:r>
      <w:r w:rsidRPr="00862DFA">
        <w:rPr>
          <w:b/>
        </w:rPr>
        <w:t>\</w:t>
      </w:r>
      <w:r w:rsidRPr="00862DFA">
        <w:rPr>
          <w:rFonts w:hint="eastAsia"/>
          <w:b/>
        </w:rPr>
        <w:t>观摩</w:t>
      </w:r>
      <w:r w:rsidRPr="00862DFA">
        <w:rPr>
          <w:b/>
        </w:rPr>
        <w:t>\</w:t>
      </w:r>
      <w:r w:rsidRPr="00862DFA">
        <w:rPr>
          <w:rFonts w:hint="eastAsia"/>
          <w:b/>
        </w:rPr>
        <w:t>野外调查。</w:t>
      </w:r>
      <w:r>
        <w:rPr>
          <w:rFonts w:hint="eastAsia"/>
          <w:b/>
        </w:rPr>
        <w:t>动植物讲解部分穿插进行，上课形式多样化。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b/>
        </w:rPr>
        <w:t>3</w:t>
      </w:r>
      <w:r w:rsidRPr="00862DFA">
        <w:rPr>
          <w:rFonts w:hint="eastAsia"/>
          <w:b/>
        </w:rPr>
        <w:t>．学习目标：了解常见动物种类、分类以及与植物之间的关系及其生态等。</w:t>
      </w:r>
    </w:p>
    <w:p w:rsidR="00E44289" w:rsidRDefault="00E44289" w:rsidP="00862DFA">
      <w:pPr>
        <w:rPr>
          <w:b/>
        </w:rPr>
      </w:pPr>
      <w:r>
        <w:rPr>
          <w:rFonts w:hint="eastAsia"/>
          <w:b/>
        </w:rPr>
        <w:t>具体内容：分动植物部分</w:t>
      </w:r>
    </w:p>
    <w:p w:rsidR="00E44289" w:rsidRDefault="00E44289" w:rsidP="00862DFA">
      <w:pPr>
        <w:spacing w:line="360" w:lineRule="auto"/>
        <w:rPr>
          <w:b/>
        </w:rPr>
      </w:pPr>
      <w:r>
        <w:rPr>
          <w:rFonts w:hint="eastAsia"/>
          <w:b/>
        </w:rPr>
        <w:t>一：动物与动物生态部分</w:t>
      </w:r>
    </w:p>
    <w:p w:rsidR="00E44289" w:rsidRPr="00862DFA" w:rsidRDefault="00E44289" w:rsidP="00781FED">
      <w:pPr>
        <w:spacing w:line="360" w:lineRule="auto"/>
        <w:ind w:firstLineChars="196" w:firstLine="31680"/>
        <w:rPr>
          <w:b/>
        </w:rPr>
      </w:pPr>
      <w:r w:rsidRPr="00862DFA">
        <w:rPr>
          <w:rFonts w:hint="eastAsia"/>
          <w:b/>
        </w:rPr>
        <w:t>授课方式：讲解与野外实习相结合，以野外实习为主；每天讲解约</w:t>
      </w:r>
      <w:r w:rsidRPr="00862DFA">
        <w:rPr>
          <w:b/>
        </w:rPr>
        <w:t>1</w:t>
      </w:r>
      <w:r w:rsidRPr="00862DFA">
        <w:rPr>
          <w:rFonts w:hint="eastAsia"/>
          <w:b/>
        </w:rPr>
        <w:t>－</w:t>
      </w:r>
      <w:r w:rsidRPr="00862DFA">
        <w:rPr>
          <w:b/>
        </w:rPr>
        <w:t>2</w:t>
      </w:r>
      <w:r w:rsidRPr="00862DFA">
        <w:rPr>
          <w:rFonts w:hint="eastAsia"/>
          <w:b/>
        </w:rPr>
        <w:t>小时，野外观察约</w:t>
      </w:r>
      <w:r w:rsidRPr="00862DFA">
        <w:rPr>
          <w:b/>
        </w:rPr>
        <w:t>3</w:t>
      </w:r>
      <w:r w:rsidRPr="00862DFA">
        <w:rPr>
          <w:rFonts w:hint="eastAsia"/>
          <w:b/>
        </w:rPr>
        <w:t>－</w:t>
      </w:r>
      <w:r w:rsidRPr="00862DFA">
        <w:rPr>
          <w:b/>
        </w:rPr>
        <w:t>4</w:t>
      </w:r>
      <w:r w:rsidRPr="00862DFA">
        <w:rPr>
          <w:rFonts w:hint="eastAsia"/>
          <w:b/>
        </w:rPr>
        <w:t>小时，室内标本整理</w:t>
      </w:r>
      <w:r w:rsidRPr="00862DFA">
        <w:rPr>
          <w:b/>
        </w:rPr>
        <w:t>1</w:t>
      </w:r>
      <w:r w:rsidRPr="00862DFA">
        <w:rPr>
          <w:rFonts w:hint="eastAsia"/>
          <w:b/>
        </w:rPr>
        <w:t>－</w:t>
      </w:r>
      <w:r w:rsidRPr="00862DFA">
        <w:rPr>
          <w:b/>
        </w:rPr>
        <w:t>2</w:t>
      </w:r>
      <w:r w:rsidRPr="00862DFA">
        <w:rPr>
          <w:rFonts w:hint="eastAsia"/>
          <w:b/>
        </w:rPr>
        <w:t>小时。</w:t>
      </w:r>
    </w:p>
    <w:p w:rsidR="00E44289" w:rsidRPr="00862DFA" w:rsidRDefault="00E44289" w:rsidP="00862DFA">
      <w:pPr>
        <w:spacing w:line="360" w:lineRule="auto"/>
        <w:rPr>
          <w:b/>
        </w:rPr>
      </w:pPr>
    </w:p>
    <w:p w:rsidR="00E44289" w:rsidRPr="00862DFA" w:rsidRDefault="00E44289" w:rsidP="00862DFA">
      <w:pPr>
        <w:spacing w:line="360" w:lineRule="auto"/>
        <w:rPr>
          <w:b/>
        </w:rPr>
      </w:pPr>
      <w:smartTag w:uri="urn:schemas-microsoft-com:office:smarttags" w:element="PersonName">
        <w:smartTagPr>
          <w:attr w:name="ProductID" w:val="任课"/>
        </w:smartTagPr>
        <w:r w:rsidRPr="00862DFA">
          <w:rPr>
            <w:rFonts w:hint="eastAsia"/>
            <w:b/>
          </w:rPr>
          <w:t>任课</w:t>
        </w:r>
      </w:smartTag>
      <w:r w:rsidRPr="00862DFA">
        <w:rPr>
          <w:rFonts w:hint="eastAsia"/>
          <w:b/>
        </w:rPr>
        <w:t>老师：周长发、李鹏、赵强</w:t>
      </w:r>
    </w:p>
    <w:p w:rsidR="00E44289" w:rsidRPr="00862DFA" w:rsidRDefault="00E44289" w:rsidP="00862DFA">
      <w:pPr>
        <w:spacing w:line="360" w:lineRule="auto"/>
        <w:rPr>
          <w:b/>
        </w:rPr>
      </w:pPr>
    </w:p>
    <w:p w:rsidR="00E44289" w:rsidRPr="00862DFA" w:rsidRDefault="00E44289" w:rsidP="00862DFA">
      <w:pPr>
        <w:snapToGrid w:val="0"/>
        <w:spacing w:line="360" w:lineRule="auto"/>
        <w:rPr>
          <w:b/>
        </w:rPr>
      </w:pPr>
      <w:r w:rsidRPr="00862DFA">
        <w:rPr>
          <w:rFonts w:hint="eastAsia"/>
          <w:b/>
        </w:rPr>
        <w:t>教材和参考书：</w:t>
      </w:r>
    </w:p>
    <w:p w:rsidR="00E44289" w:rsidRPr="00862DFA" w:rsidRDefault="00E44289" w:rsidP="00862DFA">
      <w:pPr>
        <w:snapToGrid w:val="0"/>
        <w:spacing w:line="360" w:lineRule="auto"/>
        <w:rPr>
          <w:b/>
        </w:rPr>
      </w:pPr>
      <w:r w:rsidRPr="00862DFA">
        <w:rPr>
          <w:rFonts w:hint="eastAsia"/>
          <w:b/>
        </w:rPr>
        <w:t>周长发</w:t>
      </w:r>
      <w:r w:rsidRPr="00862DFA">
        <w:rPr>
          <w:b/>
        </w:rPr>
        <w:t xml:space="preserve">. 2010. </w:t>
      </w:r>
      <w:r w:rsidRPr="00862DFA">
        <w:rPr>
          <w:rFonts w:hint="eastAsia"/>
          <w:b/>
        </w:rPr>
        <w:t>生态学精要</w:t>
      </w:r>
      <w:r w:rsidRPr="00862DFA">
        <w:rPr>
          <w:b/>
        </w:rPr>
        <w:t xml:space="preserve">. </w:t>
      </w:r>
      <w:r w:rsidRPr="00862DFA">
        <w:rPr>
          <w:rFonts w:hint="eastAsia"/>
          <w:b/>
        </w:rPr>
        <w:t>北京：高等教育出版社，</w:t>
      </w:r>
      <w:r w:rsidRPr="00862DFA">
        <w:rPr>
          <w:b/>
        </w:rPr>
        <w:t>360</w:t>
      </w:r>
      <w:r w:rsidRPr="00862DFA">
        <w:rPr>
          <w:rFonts w:hint="eastAsia"/>
          <w:b/>
        </w:rPr>
        <w:t>页</w:t>
      </w:r>
      <w:r w:rsidRPr="00862DFA">
        <w:rPr>
          <w:b/>
        </w:rPr>
        <w:t xml:space="preserve">. </w:t>
      </w:r>
    </w:p>
    <w:p w:rsidR="00E44289" w:rsidRPr="00862DFA" w:rsidRDefault="00E44289" w:rsidP="00862DFA">
      <w:pPr>
        <w:snapToGrid w:val="0"/>
        <w:spacing w:line="360" w:lineRule="auto"/>
        <w:rPr>
          <w:b/>
        </w:rPr>
      </w:pPr>
      <w:r w:rsidRPr="00862DFA">
        <w:rPr>
          <w:rFonts w:hint="eastAsia"/>
          <w:b/>
        </w:rPr>
        <w:t>周长发，赵强，高伟，戴建华，孙红英</w:t>
      </w:r>
      <w:r w:rsidRPr="00862DFA">
        <w:rPr>
          <w:b/>
        </w:rPr>
        <w:t xml:space="preserve">. 2010. </w:t>
      </w:r>
      <w:r w:rsidRPr="00862DFA">
        <w:rPr>
          <w:rFonts w:hint="eastAsia"/>
          <w:b/>
        </w:rPr>
        <w:t>野外常见动物图鉴</w:t>
      </w:r>
      <w:r w:rsidRPr="00862DFA">
        <w:rPr>
          <w:b/>
        </w:rPr>
        <w:t xml:space="preserve">.  </w:t>
      </w:r>
      <w:r w:rsidRPr="00862DFA">
        <w:rPr>
          <w:rFonts w:hint="eastAsia"/>
          <w:b/>
        </w:rPr>
        <w:t>北京：高等教育出版社</w:t>
      </w:r>
      <w:r w:rsidRPr="00862DFA">
        <w:rPr>
          <w:b/>
        </w:rPr>
        <w:t>, 269</w:t>
      </w:r>
      <w:r w:rsidRPr="00862DFA">
        <w:rPr>
          <w:rFonts w:hint="eastAsia"/>
          <w:b/>
        </w:rPr>
        <w:t>页</w:t>
      </w:r>
      <w:r w:rsidRPr="00862DFA">
        <w:rPr>
          <w:b/>
        </w:rPr>
        <w:t xml:space="preserve">. </w:t>
      </w:r>
    </w:p>
    <w:p w:rsidR="00E44289" w:rsidRPr="00862DFA" w:rsidRDefault="00E44289" w:rsidP="00862DFA">
      <w:pPr>
        <w:snapToGrid w:val="0"/>
        <w:spacing w:line="360" w:lineRule="auto"/>
        <w:rPr>
          <w:b/>
        </w:rPr>
      </w:pPr>
    </w:p>
    <w:p w:rsidR="00E44289" w:rsidRPr="00862DFA" w:rsidRDefault="00E44289" w:rsidP="00862DFA">
      <w:pPr>
        <w:snapToGrid w:val="0"/>
        <w:spacing w:line="360" w:lineRule="auto"/>
        <w:rPr>
          <w:b/>
        </w:rPr>
      </w:pPr>
      <w:r w:rsidRPr="00862DFA">
        <w:rPr>
          <w:rFonts w:hint="eastAsia"/>
          <w:b/>
        </w:rPr>
        <w:t>主要仪器设备和试剂：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rFonts w:hint="eastAsia"/>
          <w:b/>
        </w:rPr>
        <w:t>显微镜、捕虫网、照相机、昆虫针、展翅板、大头针、毒瓶、酒精、望远镜、放大镜、筛子、铁锹、白瓷盘等。</w:t>
      </w:r>
    </w:p>
    <w:p w:rsidR="00E44289" w:rsidRPr="00862DFA" w:rsidRDefault="00E44289" w:rsidP="00862DFA">
      <w:pPr>
        <w:spacing w:line="360" w:lineRule="auto"/>
        <w:rPr>
          <w:b/>
        </w:rPr>
      </w:pP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rFonts w:hint="eastAsia"/>
          <w:b/>
        </w:rPr>
        <w:t>教学安排（需要</w:t>
      </w:r>
      <w:r w:rsidRPr="00862DFA">
        <w:rPr>
          <w:b/>
        </w:rPr>
        <w:t>3</w:t>
      </w:r>
      <w:r w:rsidRPr="00862DFA">
        <w:rPr>
          <w:rFonts w:hint="eastAsia"/>
          <w:b/>
        </w:rPr>
        <w:t>－</w:t>
      </w:r>
      <w:r w:rsidRPr="00862DFA">
        <w:rPr>
          <w:b/>
        </w:rPr>
        <w:t>5</w:t>
      </w:r>
      <w:r w:rsidRPr="00862DFA">
        <w:rPr>
          <w:rFonts w:hint="eastAsia"/>
          <w:b/>
        </w:rPr>
        <w:t>天）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rFonts w:hint="eastAsia"/>
          <w:b/>
        </w:rPr>
        <w:t>第</w:t>
      </w:r>
      <w:r w:rsidRPr="00862DFA">
        <w:rPr>
          <w:b/>
        </w:rPr>
        <w:t>1</w:t>
      </w:r>
      <w:r w:rsidRPr="00862DFA">
        <w:rPr>
          <w:rFonts w:hint="eastAsia"/>
          <w:b/>
        </w:rPr>
        <w:t>－</w:t>
      </w:r>
      <w:r w:rsidRPr="00862DFA">
        <w:rPr>
          <w:b/>
        </w:rPr>
        <w:t>2</w:t>
      </w:r>
      <w:r w:rsidRPr="00862DFA">
        <w:rPr>
          <w:rFonts w:hint="eastAsia"/>
          <w:b/>
        </w:rPr>
        <w:t>天：常见昆虫采集和观察</w:t>
      </w:r>
    </w:p>
    <w:p w:rsidR="00E44289" w:rsidRPr="00862DFA" w:rsidRDefault="00E44289" w:rsidP="00862DFA">
      <w:pPr>
        <w:numPr>
          <w:ilvl w:val="0"/>
          <w:numId w:val="2"/>
        </w:numPr>
        <w:spacing w:line="360" w:lineRule="auto"/>
        <w:rPr>
          <w:b/>
        </w:rPr>
      </w:pPr>
      <w:r w:rsidRPr="00862DFA">
        <w:rPr>
          <w:rFonts w:hint="eastAsia"/>
          <w:b/>
        </w:rPr>
        <w:t>土壤昆虫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rFonts w:hint="eastAsia"/>
          <w:b/>
        </w:rPr>
        <w:t>观察地点：仙林校区生科院后小山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rFonts w:hint="eastAsia"/>
          <w:b/>
        </w:rPr>
        <w:t>观察内容：不同土壤昆虫种类、形态、生态位及群落结构、分解者类型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rFonts w:hint="eastAsia"/>
          <w:b/>
        </w:rPr>
        <w:t>主要设备：筛子、铁锹、白瓷盘、放大镜、照相机等</w:t>
      </w:r>
    </w:p>
    <w:p w:rsidR="00E44289" w:rsidRPr="00862DFA" w:rsidRDefault="00E44289" w:rsidP="00862DFA">
      <w:pPr>
        <w:spacing w:line="360" w:lineRule="auto"/>
        <w:rPr>
          <w:b/>
        </w:rPr>
      </w:pPr>
    </w:p>
    <w:p w:rsidR="00E44289" w:rsidRPr="00862DFA" w:rsidRDefault="00E44289" w:rsidP="00862DFA">
      <w:pPr>
        <w:numPr>
          <w:ilvl w:val="0"/>
          <w:numId w:val="2"/>
        </w:numPr>
        <w:spacing w:line="360" w:lineRule="auto"/>
        <w:rPr>
          <w:b/>
        </w:rPr>
      </w:pPr>
      <w:r w:rsidRPr="00862DFA">
        <w:rPr>
          <w:rFonts w:hint="eastAsia"/>
          <w:b/>
        </w:rPr>
        <w:t>昆虫形态与口器（种间关系、协同进化）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rFonts w:hint="eastAsia"/>
          <w:b/>
        </w:rPr>
        <w:t>观察地点：仙林校区后山、国交中心池塘和小溪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rFonts w:hint="eastAsia"/>
          <w:b/>
        </w:rPr>
        <w:t>观察内容：不同昆虫（水生和陆生）的形态尤其是口器类型、与植物的关系、生态位及群落结构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rFonts w:hint="eastAsia"/>
          <w:b/>
        </w:rPr>
        <w:t>主要设备：捕虫网、镊子、毒瓶、照相机等</w:t>
      </w:r>
    </w:p>
    <w:p w:rsidR="00E44289" w:rsidRPr="00862DFA" w:rsidRDefault="00E44289" w:rsidP="00862DFA">
      <w:pPr>
        <w:spacing w:line="360" w:lineRule="auto"/>
        <w:rPr>
          <w:b/>
        </w:rPr>
      </w:pP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rFonts w:hint="eastAsia"/>
          <w:b/>
        </w:rPr>
        <w:t>第</w:t>
      </w:r>
      <w:r w:rsidRPr="00862DFA">
        <w:rPr>
          <w:b/>
        </w:rPr>
        <w:t>3</w:t>
      </w:r>
      <w:r w:rsidRPr="00862DFA">
        <w:rPr>
          <w:rFonts w:hint="eastAsia"/>
          <w:b/>
        </w:rPr>
        <w:t>－</w:t>
      </w:r>
      <w:r w:rsidRPr="00862DFA">
        <w:rPr>
          <w:b/>
        </w:rPr>
        <w:t>4</w:t>
      </w:r>
      <w:r w:rsidRPr="00862DFA">
        <w:rPr>
          <w:rFonts w:hint="eastAsia"/>
          <w:b/>
        </w:rPr>
        <w:t>天：常见蝴蝶采集和观察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rFonts w:hint="eastAsia"/>
          <w:b/>
        </w:rPr>
        <w:t>观察地点：仙林校区后山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rFonts w:hint="eastAsia"/>
          <w:b/>
        </w:rPr>
        <w:t>观察内容：不同种类蝴蝶（凤蝶、蛱蝶、弄蝶、灰蝶、眼蝶、粉蝶）的形态及特点、飞行姿态、主要生境、与植物的关系、生态位及群落结构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rFonts w:hint="eastAsia"/>
          <w:b/>
        </w:rPr>
        <w:t>主要设备：捕虫网、镊子、三角纸包、照相机等</w:t>
      </w:r>
    </w:p>
    <w:p w:rsidR="00E44289" w:rsidRPr="00862DFA" w:rsidRDefault="00E44289" w:rsidP="00862DFA">
      <w:pPr>
        <w:spacing w:line="360" w:lineRule="auto"/>
        <w:rPr>
          <w:b/>
        </w:rPr>
      </w:pP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rFonts w:hint="eastAsia"/>
          <w:b/>
        </w:rPr>
        <w:t>第</w:t>
      </w:r>
      <w:r w:rsidRPr="00862DFA">
        <w:rPr>
          <w:b/>
        </w:rPr>
        <w:t>5</w:t>
      </w:r>
      <w:r w:rsidRPr="00862DFA">
        <w:rPr>
          <w:rFonts w:hint="eastAsia"/>
          <w:b/>
        </w:rPr>
        <w:t>天：常见鸟类观察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rFonts w:hint="eastAsia"/>
          <w:b/>
        </w:rPr>
        <w:t>观察地点：仙林校区后山、国交中心池塘、校园东南角小河或紫金山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rFonts w:hint="eastAsia"/>
          <w:b/>
        </w:rPr>
        <w:t>观察内容：不同鸟类（水禽、涉禽、陆禽、鸣禽等）的形态、生态位及群落结构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rFonts w:hint="eastAsia"/>
          <w:b/>
        </w:rPr>
        <w:t>主要设备：望远镜、观鸟镜、照相机等</w:t>
      </w:r>
    </w:p>
    <w:p w:rsidR="00E44289" w:rsidRDefault="00E44289" w:rsidP="00862DFA">
      <w:pPr>
        <w:spacing w:line="360" w:lineRule="auto"/>
        <w:rPr>
          <w:b/>
        </w:rPr>
      </w:pPr>
      <w:r>
        <w:rPr>
          <w:rFonts w:hint="eastAsia"/>
          <w:b/>
        </w:rPr>
        <w:t>二：植物及植物生态部分</w:t>
      </w:r>
    </w:p>
    <w:p w:rsidR="00E44289" w:rsidRDefault="00E44289" w:rsidP="00862DFA">
      <w:pPr>
        <w:spacing w:line="360" w:lineRule="auto"/>
        <w:rPr>
          <w:b/>
        </w:rPr>
      </w:pPr>
      <w:r>
        <w:rPr>
          <w:b/>
        </w:rPr>
        <w:t xml:space="preserve">   </w:t>
      </w:r>
      <w:r w:rsidRPr="00862DFA">
        <w:rPr>
          <w:rFonts w:hint="eastAsia"/>
          <w:b/>
        </w:rPr>
        <w:t>任课老师：</w:t>
      </w:r>
      <w:r>
        <w:rPr>
          <w:rFonts w:hint="eastAsia"/>
          <w:b/>
        </w:rPr>
        <w:t>张光富</w:t>
      </w:r>
    </w:p>
    <w:p w:rsidR="00E44289" w:rsidRPr="00862DFA" w:rsidRDefault="00E44289" w:rsidP="00862DFA">
      <w:pPr>
        <w:spacing w:line="360" w:lineRule="auto"/>
        <w:rPr>
          <w:b/>
        </w:rPr>
      </w:pPr>
      <w:r>
        <w:rPr>
          <w:b/>
        </w:rPr>
        <w:t xml:space="preserve"> </w:t>
      </w:r>
      <w:r>
        <w:rPr>
          <w:rFonts w:hint="eastAsia"/>
          <w:b/>
        </w:rPr>
        <w:t>（</w:t>
      </w:r>
      <w:r w:rsidRPr="00862DFA">
        <w:rPr>
          <w:rFonts w:hint="eastAsia"/>
          <w:b/>
        </w:rPr>
        <w:t>一</w:t>
      </w:r>
      <w:r>
        <w:rPr>
          <w:rFonts w:hint="eastAsia"/>
          <w:b/>
        </w:rPr>
        <w:t>）</w:t>
      </w:r>
      <w:r w:rsidRPr="00862DFA">
        <w:rPr>
          <w:rFonts w:hint="eastAsia"/>
          <w:b/>
        </w:rPr>
        <w:t>、时间安排：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rFonts w:hint="eastAsia"/>
          <w:b/>
        </w:rPr>
        <w:t>初步计划</w:t>
      </w:r>
      <w:r w:rsidRPr="00862DFA">
        <w:rPr>
          <w:b/>
        </w:rPr>
        <w:t>3~5</w:t>
      </w:r>
      <w:r w:rsidRPr="00862DFA">
        <w:rPr>
          <w:rFonts w:hint="eastAsia"/>
          <w:b/>
        </w:rPr>
        <w:t>天，具体时间根据情况而定。</w:t>
      </w:r>
    </w:p>
    <w:p w:rsidR="00E44289" w:rsidRPr="00862DFA" w:rsidRDefault="00E44289" w:rsidP="00862DFA">
      <w:pPr>
        <w:spacing w:line="360" w:lineRule="auto"/>
        <w:rPr>
          <w:b/>
        </w:rPr>
      </w:pPr>
      <w:r>
        <w:rPr>
          <w:rFonts w:hint="eastAsia"/>
          <w:b/>
        </w:rPr>
        <w:t>（</w:t>
      </w:r>
      <w:r w:rsidRPr="00862DFA">
        <w:rPr>
          <w:rFonts w:hint="eastAsia"/>
          <w:b/>
        </w:rPr>
        <w:t>二</w:t>
      </w:r>
      <w:r>
        <w:rPr>
          <w:rFonts w:hint="eastAsia"/>
          <w:b/>
        </w:rPr>
        <w:t>）</w:t>
      </w:r>
      <w:r w:rsidRPr="00862DFA">
        <w:rPr>
          <w:rFonts w:hint="eastAsia"/>
          <w:b/>
        </w:rPr>
        <w:t>、主要内容：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rFonts w:hint="eastAsia"/>
          <w:b/>
        </w:rPr>
        <w:t>内容主要涉及植物形态学、植物分类学以及植物生态学（侧重动植物相互关系），具体包括：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b/>
        </w:rPr>
        <w:t>1</w:t>
      </w:r>
      <w:r w:rsidRPr="00862DFA">
        <w:rPr>
          <w:rFonts w:hint="eastAsia"/>
          <w:b/>
        </w:rPr>
        <w:t>、植物测试：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rFonts w:hint="eastAsia"/>
          <w:b/>
        </w:rPr>
        <w:t>通过</w:t>
      </w:r>
      <w:r w:rsidRPr="00862DFA">
        <w:rPr>
          <w:b/>
        </w:rPr>
        <w:t>10</w:t>
      </w:r>
      <w:r w:rsidRPr="00862DFA">
        <w:rPr>
          <w:rFonts w:hint="eastAsia"/>
          <w:b/>
        </w:rPr>
        <w:t>个小的植物相关的问题测试，了解学员的背景知识，激发他们的学习兴趣。如请指出以下植物与产品的对应关系：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b/>
        </w:rPr>
        <w:t>1</w:t>
      </w:r>
      <w:r w:rsidRPr="00862DFA">
        <w:rPr>
          <w:rFonts w:hint="eastAsia"/>
          <w:b/>
        </w:rPr>
        <w:t>）甘蔗</w:t>
      </w:r>
      <w:r w:rsidRPr="00862DFA">
        <w:rPr>
          <w:b/>
        </w:rPr>
        <w:t xml:space="preserve">                         A. </w:t>
      </w:r>
      <w:r w:rsidRPr="00862DFA">
        <w:rPr>
          <w:rFonts w:hint="eastAsia"/>
          <w:b/>
        </w:rPr>
        <w:t>胶靴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b/>
        </w:rPr>
        <w:t>2</w:t>
      </w:r>
      <w:r w:rsidRPr="00862DFA">
        <w:rPr>
          <w:rFonts w:hint="eastAsia"/>
          <w:b/>
        </w:rPr>
        <w:t>）荨麻</w:t>
      </w:r>
      <w:r w:rsidRPr="00862DFA">
        <w:rPr>
          <w:b/>
        </w:rPr>
        <w:t xml:space="preserve">                         B. </w:t>
      </w:r>
      <w:r w:rsidRPr="00862DFA">
        <w:rPr>
          <w:rFonts w:hint="eastAsia"/>
          <w:b/>
        </w:rPr>
        <w:t>课本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b/>
        </w:rPr>
        <w:t>3</w:t>
      </w:r>
      <w:r w:rsidRPr="00862DFA">
        <w:rPr>
          <w:rFonts w:hint="eastAsia"/>
          <w:b/>
        </w:rPr>
        <w:t>）海藻</w:t>
      </w:r>
      <w:r w:rsidRPr="00862DFA">
        <w:rPr>
          <w:b/>
        </w:rPr>
        <w:t xml:space="preserve">                         C. </w:t>
      </w:r>
      <w:r w:rsidRPr="00862DFA">
        <w:rPr>
          <w:rFonts w:hint="eastAsia"/>
          <w:b/>
        </w:rPr>
        <w:t>染料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b/>
        </w:rPr>
        <w:t>4</w:t>
      </w:r>
      <w:r w:rsidRPr="00862DFA">
        <w:rPr>
          <w:rFonts w:hint="eastAsia"/>
          <w:b/>
        </w:rPr>
        <w:t>）小麦</w:t>
      </w:r>
      <w:r w:rsidRPr="00862DFA">
        <w:rPr>
          <w:b/>
        </w:rPr>
        <w:t xml:space="preserve">                         D. </w:t>
      </w:r>
      <w:r w:rsidRPr="00862DFA">
        <w:rPr>
          <w:rFonts w:hint="eastAsia"/>
          <w:b/>
        </w:rPr>
        <w:t>面条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b/>
        </w:rPr>
        <w:t>5</w:t>
      </w:r>
      <w:r w:rsidRPr="00862DFA">
        <w:rPr>
          <w:rFonts w:hint="eastAsia"/>
          <w:b/>
        </w:rPr>
        <w:t>）地衣</w:t>
      </w:r>
      <w:r w:rsidRPr="00862DFA">
        <w:rPr>
          <w:b/>
        </w:rPr>
        <w:t xml:space="preserve">                         E. </w:t>
      </w:r>
      <w:r w:rsidRPr="00862DFA">
        <w:rPr>
          <w:rFonts w:hint="eastAsia"/>
          <w:b/>
        </w:rPr>
        <w:t>袜子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b/>
        </w:rPr>
        <w:t>6</w:t>
      </w:r>
      <w:r w:rsidRPr="00862DFA">
        <w:rPr>
          <w:rFonts w:hint="eastAsia"/>
          <w:b/>
        </w:rPr>
        <w:t>）棉花</w:t>
      </w:r>
      <w:r w:rsidRPr="00862DFA">
        <w:rPr>
          <w:b/>
        </w:rPr>
        <w:t xml:space="preserve">                         F. </w:t>
      </w:r>
      <w:r w:rsidRPr="00862DFA">
        <w:rPr>
          <w:rFonts w:hint="eastAsia"/>
          <w:b/>
        </w:rPr>
        <w:t>天气预报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b/>
        </w:rPr>
        <w:t>7</w:t>
      </w:r>
      <w:r w:rsidRPr="00862DFA">
        <w:rPr>
          <w:rFonts w:hint="eastAsia"/>
          <w:b/>
        </w:rPr>
        <w:t>）橡胶树</w:t>
      </w:r>
      <w:r w:rsidRPr="00862DFA">
        <w:rPr>
          <w:b/>
        </w:rPr>
        <w:t xml:space="preserve">                       G. </w:t>
      </w:r>
      <w:r w:rsidRPr="00862DFA">
        <w:rPr>
          <w:rFonts w:hint="eastAsia"/>
          <w:b/>
        </w:rPr>
        <w:t>一块桌布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b/>
        </w:rPr>
        <w:t>8</w:t>
      </w:r>
      <w:r w:rsidRPr="00862DFA">
        <w:rPr>
          <w:rFonts w:hint="eastAsia"/>
          <w:b/>
        </w:rPr>
        <w:t>）杨树</w:t>
      </w:r>
      <w:r w:rsidRPr="00862DFA">
        <w:rPr>
          <w:b/>
        </w:rPr>
        <w:t xml:space="preserve">                         H. </w:t>
      </w:r>
      <w:r w:rsidRPr="00862DFA">
        <w:rPr>
          <w:rFonts w:hint="eastAsia"/>
          <w:b/>
        </w:rPr>
        <w:t>汽车燃料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b/>
        </w:rPr>
        <w:t>2</w:t>
      </w:r>
      <w:r w:rsidRPr="00862DFA">
        <w:rPr>
          <w:rFonts w:hint="eastAsia"/>
          <w:b/>
        </w:rPr>
        <w:t>、植物世界：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rFonts w:hint="eastAsia"/>
          <w:b/>
        </w:rPr>
        <w:t>什么是植物？植物有哪些特征？如冬虫夏草是植物还是动物？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rFonts w:hint="eastAsia"/>
          <w:b/>
        </w:rPr>
        <w:t>植物在生物界的地位与作用是什么？植物有哪些类型？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rFonts w:hint="eastAsia"/>
          <w:b/>
        </w:rPr>
        <w:t>全球目前有多少植物？为什么有的地方植物多？有的地方植物少？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rFonts w:hint="eastAsia"/>
          <w:b/>
        </w:rPr>
        <w:t>我国有多少种植物？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rFonts w:hint="eastAsia"/>
          <w:b/>
        </w:rPr>
        <w:t>珍稀濒危植物：为什么有的植物数量稀少，分布区狭小？水杉在我国从南到北几乎都有分布，为什么还被列为国家</w:t>
      </w:r>
      <w:r w:rsidRPr="00862DFA">
        <w:rPr>
          <w:b/>
        </w:rPr>
        <w:t>I</w:t>
      </w:r>
      <w:r w:rsidRPr="00862DFA">
        <w:rPr>
          <w:rFonts w:hint="eastAsia"/>
          <w:b/>
        </w:rPr>
        <w:t>级珍稀濒危保护植物？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rFonts w:hint="eastAsia"/>
          <w:b/>
        </w:rPr>
        <w:t>如何才能有效地保护植物？如果直接把某种植物移栽到植物园内，并且生长很好，是否就不需要保护其野生分布了？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b/>
        </w:rPr>
        <w:t>3</w:t>
      </w:r>
      <w:r w:rsidRPr="00862DFA">
        <w:rPr>
          <w:rFonts w:hint="eastAsia"/>
          <w:b/>
        </w:rPr>
        <w:t>、植物构造：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rFonts w:hint="eastAsia"/>
          <w:b/>
        </w:rPr>
        <w:t>种子、幼苗：双子叶还是单子叶？种子萌发时，先长根还是先长叶？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rFonts w:hint="eastAsia"/>
          <w:b/>
        </w:rPr>
        <w:t>茎：从吃甘蔗谈茎的节与节间；树老为什么会空心？树心树为什么还能活？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rFonts w:hint="eastAsia"/>
          <w:b/>
        </w:rPr>
        <w:t>叶：叶脉与叶序；异型叶性；红枫的叶片为什么一年四季都是红色的？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rFonts w:hint="eastAsia"/>
          <w:b/>
        </w:rPr>
        <w:t>根：烤山芋、炸薯条、榨菜丝、腌萝卜是根还是茎？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rFonts w:hint="eastAsia"/>
          <w:b/>
        </w:rPr>
        <w:t>花：花部组成；对称性；传粉与受精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rFonts w:hint="eastAsia"/>
          <w:b/>
        </w:rPr>
        <w:t>果实：构造、类型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b/>
        </w:rPr>
        <w:t>*</w:t>
      </w:r>
      <w:r w:rsidRPr="00862DFA">
        <w:rPr>
          <w:rFonts w:hint="eastAsia"/>
          <w:b/>
        </w:rPr>
        <w:t>植物在仿生学中的运用。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b/>
        </w:rPr>
        <w:t>4</w:t>
      </w:r>
      <w:r w:rsidRPr="00862DFA">
        <w:rPr>
          <w:rFonts w:hint="eastAsia"/>
          <w:b/>
        </w:rPr>
        <w:t>、植物分类：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rFonts w:hint="eastAsia"/>
          <w:b/>
        </w:rPr>
        <w:t>在野外如何识别常见植物？地衣、苔藓还是种子植物？单子叶还是双子叶植物？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rFonts w:hint="eastAsia"/>
          <w:b/>
        </w:rPr>
        <w:t>裸子植物主要科属及其识别？松树、杉树还是柏树？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rFonts w:hint="eastAsia"/>
          <w:b/>
        </w:rPr>
        <w:t>被子植物常见科属及代表植物？如何识别月季、蔷薇与玫瑰？如何识别桃、梅、李和杏？牡丹还是芍药？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b/>
        </w:rPr>
        <w:t>*1</w:t>
      </w:r>
      <w:r w:rsidRPr="00862DFA">
        <w:rPr>
          <w:rFonts w:hint="eastAsia"/>
          <w:b/>
        </w:rPr>
        <w:t>）植物分类部分将采取课堂理论讲授与野外参观实习相结合的办法。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b/>
        </w:rPr>
        <w:t xml:space="preserve"> 2</w:t>
      </w:r>
      <w:r w:rsidRPr="00862DFA">
        <w:rPr>
          <w:rFonts w:hint="eastAsia"/>
          <w:b/>
        </w:rPr>
        <w:t>）穿插讲解部分植物名称的由来，如丁香、虞美人、诸葛菜等。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b/>
        </w:rPr>
        <w:t xml:space="preserve"> 3</w:t>
      </w:r>
      <w:r w:rsidRPr="00862DFA">
        <w:rPr>
          <w:rFonts w:hint="eastAsia"/>
          <w:b/>
        </w:rPr>
        <w:t>）钱币中的植物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b/>
        </w:rPr>
        <w:t xml:space="preserve"> 4</w:t>
      </w:r>
      <w:r w:rsidRPr="00862DFA">
        <w:rPr>
          <w:rFonts w:hint="eastAsia"/>
          <w:b/>
        </w:rPr>
        <w:t>）尽可能结合生活实际，讲解植物的分类知识，力求做到化抽象为具体，如歌曲《一剪梅》描写的是梅花还是腊梅？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b/>
        </w:rPr>
        <w:t>5</w:t>
      </w:r>
      <w:r w:rsidRPr="00862DFA">
        <w:rPr>
          <w:rFonts w:hint="eastAsia"/>
          <w:b/>
        </w:rPr>
        <w:t>、植物漫谈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b/>
        </w:rPr>
        <w:t>1</w:t>
      </w:r>
      <w:r w:rsidRPr="00862DFA">
        <w:rPr>
          <w:rFonts w:hint="eastAsia"/>
          <w:b/>
        </w:rPr>
        <w:t>）植物与动物的关系：结合研究实例，从植物的传粉、胚珠的发育与果实</w:t>
      </w:r>
      <w:r w:rsidRPr="00862DFA">
        <w:rPr>
          <w:b/>
        </w:rPr>
        <w:t>/</w:t>
      </w:r>
      <w:r w:rsidRPr="00862DFA">
        <w:rPr>
          <w:rFonts w:hint="eastAsia"/>
          <w:b/>
        </w:rPr>
        <w:t>种子的传播分析两者的关系。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b/>
        </w:rPr>
        <w:t>2</w:t>
      </w:r>
      <w:r w:rsidRPr="00862DFA">
        <w:rPr>
          <w:rFonts w:hint="eastAsia"/>
          <w:b/>
        </w:rPr>
        <w:t>）有关植物现象的解释：雨后春笋、昙花一现、招蜂引蝶、萍水相逢、绿肥红瘦、红杏出墙、柳絮飞花等。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b/>
        </w:rPr>
        <w:t>3</w:t>
      </w:r>
      <w:r w:rsidRPr="00862DFA">
        <w:rPr>
          <w:rFonts w:hint="eastAsia"/>
          <w:b/>
        </w:rPr>
        <w:t>）我国的国花与国树；清明节、端午节、母亲节等传统节日与花卉。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b/>
        </w:rPr>
        <w:t>3</w:t>
      </w:r>
      <w:r w:rsidRPr="00862DFA">
        <w:rPr>
          <w:rFonts w:hint="eastAsia"/>
          <w:b/>
        </w:rPr>
        <w:t>）转基因植物是否安全？蓝藻水华缘何而起？彩棉内衣是怎么回事？</w:t>
      </w:r>
      <w:r w:rsidRPr="00862DFA">
        <w:rPr>
          <w:b/>
        </w:rPr>
        <w:t>……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rFonts w:hint="eastAsia"/>
          <w:b/>
        </w:rPr>
        <w:t>三、教授方式：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rFonts w:hint="eastAsia"/>
          <w:b/>
        </w:rPr>
        <w:t>理论讲解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rFonts w:hint="eastAsia"/>
          <w:b/>
        </w:rPr>
        <w:t>课堂教学运用多媒体现代教学手段，辅助以板书、绘图等经典手段，并结合实物、植物标本、数码照片及影像资料等手段，提倡启发式教学，加强与学生的互动与沟通，及时了解学生的学习情况，切实做到有的放矢、因材施教。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b/>
        </w:rPr>
        <w:t>2</w:t>
      </w:r>
      <w:r w:rsidRPr="00862DFA">
        <w:rPr>
          <w:rFonts w:hint="eastAsia"/>
          <w:b/>
        </w:rPr>
        <w:t>、演示实验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rFonts w:hint="eastAsia"/>
          <w:b/>
        </w:rPr>
        <w:t>根据各章节的主要内容，选取生动有趣、直观形象的植物材料展示植物的形态、结构、发育、分类及生理生态等特点，主要内容包括：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rFonts w:hint="eastAsia"/>
          <w:b/>
        </w:rPr>
        <w:t>（</w:t>
      </w:r>
      <w:r w:rsidRPr="00862DFA">
        <w:rPr>
          <w:b/>
        </w:rPr>
        <w:t>1</w:t>
      </w:r>
      <w:r w:rsidRPr="00862DFA">
        <w:rPr>
          <w:rFonts w:hint="eastAsia"/>
          <w:b/>
        </w:rPr>
        <w:t>）黑藻叶片细胞的叶绿体以及胞质运动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rFonts w:hint="eastAsia"/>
          <w:b/>
        </w:rPr>
        <w:t>（</w:t>
      </w:r>
      <w:r w:rsidRPr="00862DFA">
        <w:rPr>
          <w:b/>
        </w:rPr>
        <w:t>2</w:t>
      </w:r>
      <w:r w:rsidRPr="00862DFA">
        <w:rPr>
          <w:rFonts w:hint="eastAsia"/>
          <w:b/>
        </w:rPr>
        <w:t>）沉水植物的光合作用演示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rFonts w:hint="eastAsia"/>
          <w:b/>
        </w:rPr>
        <w:t>（</w:t>
      </w:r>
      <w:r w:rsidRPr="00862DFA">
        <w:rPr>
          <w:b/>
        </w:rPr>
        <w:t>3</w:t>
      </w:r>
      <w:r w:rsidRPr="00862DFA">
        <w:rPr>
          <w:rFonts w:hint="eastAsia"/>
          <w:b/>
        </w:rPr>
        <w:t>）康乃馨花与茎的水分、矿物质吸收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rFonts w:hint="eastAsia"/>
          <w:b/>
        </w:rPr>
        <w:t>（</w:t>
      </w:r>
      <w:r w:rsidRPr="00862DFA">
        <w:rPr>
          <w:b/>
        </w:rPr>
        <w:t>4</w:t>
      </w:r>
      <w:r w:rsidRPr="00862DFA">
        <w:rPr>
          <w:rFonts w:hint="eastAsia"/>
          <w:b/>
        </w:rPr>
        <w:t>）被子植物种子的构造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rFonts w:hint="eastAsia"/>
          <w:b/>
        </w:rPr>
        <w:t>（</w:t>
      </w:r>
      <w:r w:rsidRPr="00862DFA">
        <w:rPr>
          <w:b/>
        </w:rPr>
        <w:t>5</w:t>
      </w:r>
      <w:r w:rsidRPr="00862DFA">
        <w:rPr>
          <w:rFonts w:hint="eastAsia"/>
          <w:b/>
        </w:rPr>
        <w:t>）植物胚珠及胎座的主要类型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rFonts w:hint="eastAsia"/>
          <w:b/>
        </w:rPr>
        <w:t>（</w:t>
      </w:r>
      <w:r w:rsidRPr="00862DFA">
        <w:rPr>
          <w:b/>
        </w:rPr>
        <w:t>6</w:t>
      </w:r>
      <w:r w:rsidRPr="00862DFA">
        <w:rPr>
          <w:rFonts w:hint="eastAsia"/>
          <w:b/>
        </w:rPr>
        <w:t>）花的构造及主要花序类型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rFonts w:hint="eastAsia"/>
          <w:b/>
        </w:rPr>
        <w:t>（</w:t>
      </w:r>
      <w:r w:rsidRPr="00862DFA">
        <w:rPr>
          <w:b/>
        </w:rPr>
        <w:t>7</w:t>
      </w:r>
      <w:r w:rsidRPr="00862DFA">
        <w:rPr>
          <w:rFonts w:hint="eastAsia"/>
          <w:b/>
        </w:rPr>
        <w:t>）动植物关系：蜗牛采食叶片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b/>
        </w:rPr>
        <w:t>*</w:t>
      </w:r>
      <w:r w:rsidRPr="00862DFA">
        <w:rPr>
          <w:rFonts w:hint="eastAsia"/>
          <w:b/>
        </w:rPr>
        <w:t>鼓励学生参与部分实验；个别实验内容将根据实际植物材料而调整。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b/>
        </w:rPr>
        <w:t>3</w:t>
      </w:r>
      <w:r w:rsidRPr="00862DFA">
        <w:rPr>
          <w:rFonts w:hint="eastAsia"/>
          <w:b/>
        </w:rPr>
        <w:t>、野外实习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rFonts w:hint="eastAsia"/>
          <w:b/>
        </w:rPr>
        <w:t>计划分别对南京仙林大学城的常见校园植物（半天）、北亚热带落叶阔叶林（半天）、常见栽培植物进行参观考察（</w:t>
      </w:r>
      <w:r w:rsidRPr="00862DFA">
        <w:rPr>
          <w:b/>
        </w:rPr>
        <w:t>1</w:t>
      </w:r>
      <w:r w:rsidRPr="00862DFA">
        <w:rPr>
          <w:rFonts w:hint="eastAsia"/>
          <w:b/>
        </w:rPr>
        <w:t>天）。</w:t>
      </w:r>
    </w:p>
    <w:p w:rsidR="00E44289" w:rsidRPr="00862DFA" w:rsidRDefault="00E44289" w:rsidP="00862DFA">
      <w:pPr>
        <w:spacing w:line="360" w:lineRule="auto"/>
        <w:rPr>
          <w:b/>
        </w:rPr>
      </w:pPr>
      <w:r w:rsidRPr="00862DFA">
        <w:rPr>
          <w:rFonts w:hint="eastAsia"/>
          <w:b/>
        </w:rPr>
        <w:t>其中，校园植物观察以南京师范大学仙林校区的植物为主，落叶阔叶林考察地点为仙林后山或南京紫金山；常见栽培植物为参观南京中山植物园（包括温室热带园、系统园等）。</w:t>
      </w:r>
    </w:p>
    <w:p w:rsidR="00E44289" w:rsidRPr="00862DFA" w:rsidRDefault="00E44289" w:rsidP="00862DFA">
      <w:pPr>
        <w:spacing w:line="360" w:lineRule="auto"/>
        <w:rPr>
          <w:b/>
        </w:rPr>
      </w:pPr>
    </w:p>
    <w:sectPr w:rsidR="00E44289" w:rsidRPr="00862DFA" w:rsidSect="00DF68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519E0"/>
    <w:multiLevelType w:val="hybridMultilevel"/>
    <w:tmpl w:val="F2EE34D8"/>
    <w:lvl w:ilvl="0" w:tplc="53D0CA8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CBB482F"/>
    <w:multiLevelType w:val="hybridMultilevel"/>
    <w:tmpl w:val="A6EE8E62"/>
    <w:lvl w:ilvl="0" w:tplc="45FC283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33417000"/>
    <w:multiLevelType w:val="hybridMultilevel"/>
    <w:tmpl w:val="16FAE2A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2DFA"/>
    <w:rsid w:val="00376179"/>
    <w:rsid w:val="00781FED"/>
    <w:rsid w:val="00862DFA"/>
    <w:rsid w:val="009C173F"/>
    <w:rsid w:val="00AE42AA"/>
    <w:rsid w:val="00CA2E30"/>
    <w:rsid w:val="00DF68FA"/>
    <w:rsid w:val="00E44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68FA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862DF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556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6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4</Pages>
  <Words>378</Words>
  <Characters>2155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路遥</dc:creator>
  <cp:keywords/>
  <dc:description/>
  <cp:lastModifiedBy>微软用户</cp:lastModifiedBy>
  <cp:revision>2</cp:revision>
  <dcterms:created xsi:type="dcterms:W3CDTF">2013-06-12T06:22:00Z</dcterms:created>
  <dcterms:modified xsi:type="dcterms:W3CDTF">2013-06-13T02:46:00Z</dcterms:modified>
</cp:coreProperties>
</file>